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3FE7B" w14:textId="77777777" w:rsidR="008811A1" w:rsidRDefault="00633467" w:rsidP="0063346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 xml:space="preserve">: </w:t>
      </w:r>
      <w:r w:rsidR="008811A1" w:rsidRPr="008811A1">
        <w:rPr>
          <w:rFonts w:cs="Arial"/>
        </w:rPr>
        <w:t>4302-0128/2024-2</w:t>
      </w:r>
    </w:p>
    <w:p w14:paraId="32E0009D" w14:textId="32180018" w:rsidR="00633467" w:rsidRPr="00241F04" w:rsidRDefault="00633467" w:rsidP="0063346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8811A1" w:rsidRPr="008811A1">
        <w:t xml:space="preserve"> </w:t>
      </w:r>
      <w:r w:rsidR="008811A1" w:rsidRPr="008811A1">
        <w:rPr>
          <w:rFonts w:cs="Arial"/>
        </w:rPr>
        <w:t>2024-243</w:t>
      </w:r>
      <w:bookmarkStart w:id="0" w:name="_GoBack"/>
      <w:bookmarkEnd w:id="0"/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7373D6BD" w14:textId="77777777" w:rsidR="00633467" w:rsidRPr="000D1EDF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861A7" w14:textId="77777777" w:rsidR="00B00EAA" w:rsidRDefault="00B00EAA">
      <w:r>
        <w:separator/>
      </w:r>
    </w:p>
  </w:endnote>
  <w:endnote w:type="continuationSeparator" w:id="0">
    <w:p w14:paraId="00E1A853" w14:textId="77777777" w:rsidR="00B00EAA" w:rsidRDefault="00B0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4E208D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8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794CE" w14:textId="77777777" w:rsidR="00B00EAA" w:rsidRDefault="00B00EAA">
      <w:r>
        <w:separator/>
      </w:r>
    </w:p>
  </w:footnote>
  <w:footnote w:type="continuationSeparator" w:id="0">
    <w:p w14:paraId="7F2EC134" w14:textId="77777777" w:rsidR="00B00EAA" w:rsidRDefault="00B00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11A1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64b5e79a-161e-4f4f-95e3-8c5cd0f50b6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7927FA-41B3-4A7D-B1D6-68069C662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AE6809-6E15-42A2-A4A4-A0F6107E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184</Words>
  <Characters>1050</Characters>
  <Application>Microsoft Office Word</Application>
  <DocSecurity>0</DocSecurity>
  <Lines>8</Lines>
  <Paragraphs>2</Paragraphs>
  <ScaleCrop>false</ScaleCrop>
  <Company>ZRSBR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2018-07-24T11:48:00Z</dcterms:created>
  <dcterms:modified xsi:type="dcterms:W3CDTF">2024-07-09T07:32:00Z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